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1.30L2026.05.06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Ipads + Cover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